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AÖ031260402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KSP Großwesterkamp - Landschaftsbauarbeiten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Landschaftsbauarbeiten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